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A317" w14:textId="77777777" w:rsidR="00C137ED" w:rsidRPr="004E3356" w:rsidRDefault="00C137ED" w:rsidP="00C137ED">
      <w:pPr>
        <w:jc w:val="center"/>
        <w:rPr>
          <w:rFonts w:asciiTheme="minorHAnsi" w:hAnsiTheme="minorHAnsi"/>
          <w:b/>
          <w:szCs w:val="24"/>
        </w:rPr>
      </w:pPr>
    </w:p>
    <w:p w14:paraId="44F4A92F" w14:textId="77777777" w:rsidR="00BF534D" w:rsidRPr="004E3356" w:rsidRDefault="003A4ECB" w:rsidP="00C137ED">
      <w:pPr>
        <w:jc w:val="center"/>
        <w:rPr>
          <w:rFonts w:asciiTheme="minorHAnsi" w:hAnsiTheme="minorHAnsi"/>
          <w:b/>
          <w:szCs w:val="24"/>
        </w:rPr>
      </w:pPr>
      <w:r w:rsidRPr="004E3356">
        <w:rPr>
          <w:rFonts w:asciiTheme="minorHAnsi" w:hAnsiTheme="minorHAnsi"/>
          <w:b/>
          <w:szCs w:val="24"/>
        </w:rPr>
        <w:t>PREDLOG ZA ČLANA VOLILNEGA ODBORA</w:t>
      </w:r>
    </w:p>
    <w:p w14:paraId="790B456A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4072EF71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14588650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 xml:space="preserve">Naziv/ime predlagatelja (politična stranka, društvo in druge organizacije občanov iz občine, skupina volivcev ali </w:t>
      </w:r>
      <w:proofErr w:type="spellStart"/>
      <w:r w:rsidRPr="004E3356">
        <w:rPr>
          <w:rFonts w:asciiTheme="minorHAnsi" w:hAnsiTheme="minorHAnsi"/>
          <w:szCs w:val="24"/>
        </w:rPr>
        <w:t>samopredlagatelj</w:t>
      </w:r>
      <w:proofErr w:type="spellEnd"/>
      <w:r w:rsidRPr="004E3356">
        <w:rPr>
          <w:rFonts w:asciiTheme="minorHAnsi" w:hAnsiTheme="minorHAnsi"/>
          <w:szCs w:val="24"/>
        </w:rPr>
        <w:t xml:space="preserve"> – občan):</w:t>
      </w:r>
    </w:p>
    <w:p w14:paraId="232570BF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6E632660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____________________________________________________</w:t>
      </w:r>
      <w:r w:rsidR="004E3356">
        <w:rPr>
          <w:rFonts w:asciiTheme="minorHAnsi" w:hAnsiTheme="minorHAnsi"/>
          <w:szCs w:val="24"/>
        </w:rPr>
        <w:t>__________________________</w:t>
      </w:r>
    </w:p>
    <w:p w14:paraId="6CC42CA7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3CF20591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____________________________________________________</w:t>
      </w:r>
      <w:r w:rsidR="004E3356">
        <w:rPr>
          <w:rFonts w:asciiTheme="minorHAnsi" w:hAnsiTheme="minorHAnsi"/>
          <w:szCs w:val="24"/>
        </w:rPr>
        <w:t>__________________________</w:t>
      </w:r>
    </w:p>
    <w:p w14:paraId="2BCC721B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5D4234E6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predlaga za člana volilnega odbora (lahko napišete tudi funkcijo npr. za predsednika volilnega odbora, za namestnika, člana ipd.) na volišču:</w:t>
      </w:r>
    </w:p>
    <w:p w14:paraId="4FF43325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665AF93E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OBKROŽI!</w:t>
      </w:r>
    </w:p>
    <w:p w14:paraId="4B18A174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0AF6C87E" w14:textId="77777777" w:rsidR="003A4ECB" w:rsidRPr="004E3356" w:rsidRDefault="003A4ECB" w:rsidP="00C137ED">
      <w:pPr>
        <w:pStyle w:val="Odstavekseznama"/>
        <w:numPr>
          <w:ilvl w:val="0"/>
          <w:numId w:val="34"/>
        </w:numPr>
        <w:spacing w:line="480" w:lineRule="auto"/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s sedežem v/na: ________________________________</w:t>
      </w:r>
      <w:r w:rsidR="004E3356">
        <w:rPr>
          <w:rFonts w:asciiTheme="minorHAnsi" w:hAnsiTheme="minorHAnsi"/>
          <w:szCs w:val="24"/>
        </w:rPr>
        <w:t>______________________________</w:t>
      </w:r>
    </w:p>
    <w:p w14:paraId="38764C16" w14:textId="77777777" w:rsidR="003A4ECB" w:rsidRPr="004E3356" w:rsidRDefault="003A4ECB" w:rsidP="00C137ED">
      <w:pPr>
        <w:pStyle w:val="Odstavekseznama"/>
        <w:numPr>
          <w:ilvl w:val="0"/>
          <w:numId w:val="34"/>
        </w:numPr>
        <w:spacing w:line="480" w:lineRule="auto"/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v volilni enoti: __________________________________</w:t>
      </w:r>
      <w:r w:rsidR="004E3356">
        <w:rPr>
          <w:rFonts w:asciiTheme="minorHAnsi" w:hAnsiTheme="minorHAnsi"/>
          <w:szCs w:val="24"/>
        </w:rPr>
        <w:t>_____________________________</w:t>
      </w:r>
    </w:p>
    <w:p w14:paraId="2D51B851" w14:textId="77777777" w:rsidR="003A4ECB" w:rsidRPr="004E3356" w:rsidRDefault="003A4ECB" w:rsidP="00C137ED">
      <w:pPr>
        <w:pStyle w:val="Odstavekseznama"/>
        <w:numPr>
          <w:ilvl w:val="0"/>
          <w:numId w:val="34"/>
        </w:numPr>
        <w:spacing w:line="480" w:lineRule="auto"/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kjerkoli v občini</w:t>
      </w:r>
    </w:p>
    <w:p w14:paraId="3318CA7A" w14:textId="77777777" w:rsidR="003A4ECB" w:rsidRPr="004E3356" w:rsidRDefault="003A4ECB" w:rsidP="00C137ED">
      <w:pPr>
        <w:pStyle w:val="Odstavekseznama"/>
        <w:numPr>
          <w:ilvl w:val="0"/>
          <w:numId w:val="34"/>
        </w:numPr>
        <w:spacing w:line="480" w:lineRule="auto"/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 xml:space="preserve">za posebno </w:t>
      </w:r>
      <w:r w:rsidR="00C137ED" w:rsidRPr="004E3356">
        <w:rPr>
          <w:rFonts w:asciiTheme="minorHAnsi" w:hAnsiTheme="minorHAnsi"/>
          <w:szCs w:val="24"/>
        </w:rPr>
        <w:t>volišče (predčasno, volišče za i</w:t>
      </w:r>
      <w:r w:rsidRPr="004E3356">
        <w:rPr>
          <w:rFonts w:asciiTheme="minorHAnsi" w:hAnsiTheme="minorHAnsi"/>
          <w:szCs w:val="24"/>
        </w:rPr>
        <w:t>nvalide itd.): _</w:t>
      </w:r>
      <w:r w:rsidR="004E3356">
        <w:rPr>
          <w:rFonts w:asciiTheme="minorHAnsi" w:hAnsiTheme="minorHAnsi"/>
          <w:szCs w:val="24"/>
        </w:rPr>
        <w:t>_____________________________</w:t>
      </w:r>
    </w:p>
    <w:p w14:paraId="591C75FF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naslednjega volivca/volivko:</w:t>
      </w:r>
    </w:p>
    <w:p w14:paraId="33E7A303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586568BB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Ime in priimek: _________________________________________</w:t>
      </w:r>
      <w:r w:rsidR="004E3356">
        <w:rPr>
          <w:rFonts w:asciiTheme="minorHAnsi" w:hAnsiTheme="minorHAnsi"/>
          <w:szCs w:val="24"/>
        </w:rPr>
        <w:t>________________________</w:t>
      </w:r>
    </w:p>
    <w:p w14:paraId="456FA214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66A9B26E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datum rojstva: _________________________, naslov stalnega prebi</w:t>
      </w:r>
      <w:r w:rsidR="004E3356">
        <w:rPr>
          <w:rFonts w:asciiTheme="minorHAnsi" w:hAnsiTheme="minorHAnsi"/>
          <w:szCs w:val="24"/>
        </w:rPr>
        <w:t>vališča: ________________</w:t>
      </w:r>
    </w:p>
    <w:p w14:paraId="172F05A6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01F86310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_____________________________________________________</w:t>
      </w:r>
      <w:r w:rsidR="004E3356">
        <w:rPr>
          <w:rFonts w:asciiTheme="minorHAnsi" w:hAnsiTheme="minorHAnsi"/>
          <w:szCs w:val="24"/>
        </w:rPr>
        <w:t>_________________________</w:t>
      </w:r>
    </w:p>
    <w:p w14:paraId="30FD014E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7527D26B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Predlogu prilagamo:</w:t>
      </w:r>
    </w:p>
    <w:p w14:paraId="13C055D9" w14:textId="77777777" w:rsidR="003A4ECB" w:rsidRPr="004E3356" w:rsidRDefault="003A4ECB" w:rsidP="00C137ED">
      <w:pPr>
        <w:jc w:val="both"/>
        <w:rPr>
          <w:rFonts w:asciiTheme="minorHAnsi" w:hAnsiTheme="minorHAnsi"/>
          <w:szCs w:val="24"/>
        </w:rPr>
      </w:pPr>
    </w:p>
    <w:p w14:paraId="54AA2CCA" w14:textId="77777777" w:rsidR="003A4ECB" w:rsidRPr="004E3356" w:rsidRDefault="004E3356" w:rsidP="004E3356">
      <w:pPr>
        <w:pStyle w:val="Odstavekseznama"/>
        <w:numPr>
          <w:ilvl w:val="0"/>
          <w:numId w:val="34"/>
        </w:numPr>
        <w:jc w:val="both"/>
        <w:rPr>
          <w:rFonts w:asciiTheme="minorHAnsi" w:hAnsiTheme="minorHAnsi"/>
          <w:szCs w:val="24"/>
        </w:rPr>
      </w:pPr>
      <w:r w:rsidRPr="004E3356">
        <w:rPr>
          <w:rFonts w:asciiTheme="minorHAnsi" w:hAnsiTheme="minorHAnsi"/>
          <w:szCs w:val="24"/>
        </w:rPr>
        <w:t>soglasje in izjavo kandidata za člana volilnega odbora</w:t>
      </w:r>
    </w:p>
    <w:p w14:paraId="1F851BC0" w14:textId="77777777" w:rsidR="00C137ED" w:rsidRPr="004E3356" w:rsidRDefault="00C137ED" w:rsidP="00C137ED">
      <w:pPr>
        <w:jc w:val="both"/>
        <w:rPr>
          <w:rFonts w:asciiTheme="minorHAnsi" w:hAnsiTheme="minorHAnsi"/>
          <w:szCs w:val="24"/>
        </w:rPr>
      </w:pPr>
    </w:p>
    <w:p w14:paraId="50864A79" w14:textId="77777777" w:rsidR="00C137ED" w:rsidRPr="004E3356" w:rsidRDefault="00C137ED" w:rsidP="00C137ED">
      <w:pPr>
        <w:jc w:val="both"/>
        <w:rPr>
          <w:rFonts w:asciiTheme="minorHAnsi" w:hAnsiTheme="minorHAnsi"/>
          <w:szCs w:val="24"/>
        </w:rPr>
      </w:pPr>
    </w:p>
    <w:p w14:paraId="4AE3E6DD" w14:textId="77777777" w:rsidR="00C137ED" w:rsidRPr="004E3356" w:rsidRDefault="00C137ED" w:rsidP="00C137ED">
      <w:pPr>
        <w:jc w:val="both"/>
        <w:rPr>
          <w:rFonts w:asciiTheme="minorHAnsi" w:hAnsiTheme="minorHAnsi"/>
          <w:szCs w:val="24"/>
        </w:rPr>
      </w:pPr>
    </w:p>
    <w:p w14:paraId="241C7D23" w14:textId="77777777" w:rsidR="00C137ED" w:rsidRPr="004E3356" w:rsidRDefault="004E3356" w:rsidP="00C137ED">
      <w:pPr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Datum:</w:t>
      </w: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</w:r>
      <w:r w:rsidR="00C137ED" w:rsidRPr="004E3356">
        <w:rPr>
          <w:rFonts w:asciiTheme="minorHAnsi" w:hAnsiTheme="minorHAnsi"/>
          <w:szCs w:val="24"/>
        </w:rPr>
        <w:t xml:space="preserve"> Podpis predstavnika predlagatelja:</w:t>
      </w:r>
    </w:p>
    <w:sectPr w:rsidR="00C137ED" w:rsidRPr="004E3356" w:rsidSect="003A4ECB">
      <w:headerReference w:type="default" r:id="rId8"/>
      <w:pgSz w:w="12242" w:h="17282" w:code="40"/>
      <w:pgMar w:top="1134" w:right="1418" w:bottom="993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AADC0" w14:textId="77777777" w:rsidR="00C137ED" w:rsidRDefault="00C137ED" w:rsidP="00C137ED">
      <w:r>
        <w:separator/>
      </w:r>
    </w:p>
  </w:endnote>
  <w:endnote w:type="continuationSeparator" w:id="0">
    <w:p w14:paraId="24F2D6A1" w14:textId="77777777" w:rsidR="00C137ED" w:rsidRDefault="00C137ED" w:rsidP="00C1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95AD0" w14:textId="77777777" w:rsidR="00C137ED" w:rsidRDefault="00C137ED" w:rsidP="00C137ED">
      <w:r>
        <w:separator/>
      </w:r>
    </w:p>
  </w:footnote>
  <w:footnote w:type="continuationSeparator" w:id="0">
    <w:p w14:paraId="541F41F8" w14:textId="77777777" w:rsidR="00C137ED" w:rsidRDefault="00C137ED" w:rsidP="00C13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B967" w14:textId="5C4CBC21" w:rsidR="00C137ED" w:rsidRPr="00777895" w:rsidRDefault="00C137ED" w:rsidP="00C137ED">
    <w:pPr>
      <w:pStyle w:val="Glava"/>
      <w:jc w:val="right"/>
      <w:rPr>
        <w:rFonts w:asciiTheme="minorHAnsi" w:hAnsiTheme="minorHAnsi"/>
        <w:i/>
        <w:sz w:val="22"/>
        <w:szCs w:val="22"/>
      </w:rPr>
    </w:pPr>
    <w:r w:rsidRPr="00777895">
      <w:rPr>
        <w:rFonts w:asciiTheme="minorHAnsi" w:hAnsiTheme="minorHAnsi"/>
        <w:i/>
        <w:sz w:val="22"/>
        <w:szCs w:val="22"/>
      </w:rPr>
      <w:t>L</w:t>
    </w:r>
    <w:r w:rsidR="005D738C">
      <w:rPr>
        <w:rFonts w:asciiTheme="minorHAnsi" w:hAnsiTheme="minorHAnsi"/>
        <w:i/>
        <w:sz w:val="22"/>
        <w:szCs w:val="22"/>
      </w:rPr>
      <w:t>OKALNE VOLITVE 20</w:t>
    </w:r>
    <w:r w:rsidR="004C45CE">
      <w:rPr>
        <w:rFonts w:asciiTheme="minorHAnsi" w:hAnsiTheme="minorHAnsi"/>
        <w:i/>
        <w:sz w:val="22"/>
        <w:szCs w:val="22"/>
      </w:rPr>
      <w:t>2</w:t>
    </w:r>
    <w:r w:rsidR="00CA6886">
      <w:rPr>
        <w:rFonts w:asciiTheme="minorHAnsi" w:hAnsiTheme="minorHAnsi"/>
        <w:i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C5E"/>
    <w:multiLevelType w:val="hybridMultilevel"/>
    <w:tmpl w:val="3302478C"/>
    <w:lvl w:ilvl="0" w:tplc="D8527B4E">
      <w:start w:val="2000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910DA9"/>
    <w:multiLevelType w:val="hybridMultilevel"/>
    <w:tmpl w:val="E10C14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281B"/>
    <w:multiLevelType w:val="hybridMultilevel"/>
    <w:tmpl w:val="BF3E2210"/>
    <w:lvl w:ilvl="0" w:tplc="690C8592">
      <w:start w:val="9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91799"/>
    <w:multiLevelType w:val="hybridMultilevel"/>
    <w:tmpl w:val="312CF3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25198"/>
    <w:multiLevelType w:val="hybridMultilevel"/>
    <w:tmpl w:val="BF8C167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CC4277"/>
    <w:multiLevelType w:val="hybridMultilevel"/>
    <w:tmpl w:val="9DAE86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72F3F"/>
    <w:multiLevelType w:val="hybridMultilevel"/>
    <w:tmpl w:val="C02E2CEA"/>
    <w:lvl w:ilvl="0" w:tplc="76A867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00B7C"/>
    <w:multiLevelType w:val="hybridMultilevel"/>
    <w:tmpl w:val="34D0899A"/>
    <w:lvl w:ilvl="0" w:tplc="F47C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F520B"/>
    <w:multiLevelType w:val="hybridMultilevel"/>
    <w:tmpl w:val="A6B2A8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94D3D"/>
    <w:multiLevelType w:val="multilevel"/>
    <w:tmpl w:val="BFEC39D8"/>
    <w:lvl w:ilvl="0">
      <w:start w:val="2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3729596E"/>
    <w:multiLevelType w:val="hybridMultilevel"/>
    <w:tmpl w:val="3C7AA1B4"/>
    <w:lvl w:ilvl="0" w:tplc="48DED4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F09AD"/>
    <w:multiLevelType w:val="hybridMultilevel"/>
    <w:tmpl w:val="C6E836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8701D"/>
    <w:multiLevelType w:val="hybridMultilevel"/>
    <w:tmpl w:val="4BCAF690"/>
    <w:lvl w:ilvl="0" w:tplc="8B9C7E06">
      <w:start w:val="9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32BBF"/>
    <w:multiLevelType w:val="hybridMultilevel"/>
    <w:tmpl w:val="F9C21078"/>
    <w:lvl w:ilvl="0" w:tplc="8B28220A">
      <w:start w:val="9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D498D"/>
    <w:multiLevelType w:val="hybridMultilevel"/>
    <w:tmpl w:val="5118886C"/>
    <w:lvl w:ilvl="0" w:tplc="862EF5E0">
      <w:start w:val="925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84BBD"/>
    <w:multiLevelType w:val="hybridMultilevel"/>
    <w:tmpl w:val="B9FCB1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62268"/>
    <w:multiLevelType w:val="hybridMultilevel"/>
    <w:tmpl w:val="0B24ACFC"/>
    <w:lvl w:ilvl="0" w:tplc="067290FE">
      <w:start w:val="925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C02363"/>
    <w:multiLevelType w:val="hybridMultilevel"/>
    <w:tmpl w:val="329CF596"/>
    <w:lvl w:ilvl="0" w:tplc="C168630C">
      <w:start w:val="9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85F6A"/>
    <w:multiLevelType w:val="hybridMultilevel"/>
    <w:tmpl w:val="675240BA"/>
    <w:lvl w:ilvl="0" w:tplc="A33A7A62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4330AB"/>
    <w:multiLevelType w:val="hybridMultilevel"/>
    <w:tmpl w:val="6A26A934"/>
    <w:lvl w:ilvl="0" w:tplc="D7B4B2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F31C11"/>
    <w:multiLevelType w:val="hybridMultilevel"/>
    <w:tmpl w:val="F43EAB5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F36BE4"/>
    <w:multiLevelType w:val="hybridMultilevel"/>
    <w:tmpl w:val="D194C65C"/>
    <w:lvl w:ilvl="0" w:tplc="A1FCB6D0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813D5E"/>
    <w:multiLevelType w:val="hybridMultilevel"/>
    <w:tmpl w:val="096CE2E0"/>
    <w:lvl w:ilvl="0" w:tplc="D8527B4E">
      <w:start w:val="2000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882EB5"/>
    <w:multiLevelType w:val="hybridMultilevel"/>
    <w:tmpl w:val="5A028D5A"/>
    <w:lvl w:ilvl="0" w:tplc="89B8FE6E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FD672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9F22A70"/>
    <w:multiLevelType w:val="hybridMultilevel"/>
    <w:tmpl w:val="8B8603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7630E"/>
    <w:multiLevelType w:val="hybridMultilevel"/>
    <w:tmpl w:val="3C68DF1A"/>
    <w:lvl w:ilvl="0" w:tplc="1A00D6FC">
      <w:start w:val="9000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077C19"/>
    <w:multiLevelType w:val="hybridMultilevel"/>
    <w:tmpl w:val="69B481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11F4B"/>
    <w:multiLevelType w:val="hybridMultilevel"/>
    <w:tmpl w:val="3EA4A8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412A9"/>
    <w:multiLevelType w:val="hybridMultilevel"/>
    <w:tmpl w:val="309ACD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6A1D31"/>
    <w:multiLevelType w:val="hybridMultilevel"/>
    <w:tmpl w:val="12968BFC"/>
    <w:lvl w:ilvl="0" w:tplc="2AE645FA">
      <w:start w:val="92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46A52"/>
    <w:multiLevelType w:val="hybridMultilevel"/>
    <w:tmpl w:val="44BC617E"/>
    <w:lvl w:ilvl="0" w:tplc="01E28E16">
      <w:start w:val="9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617E7"/>
    <w:multiLevelType w:val="singleLevel"/>
    <w:tmpl w:val="522CF13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 w15:restartNumberingAfterBreak="0">
    <w:nsid w:val="79C9551C"/>
    <w:multiLevelType w:val="hybridMultilevel"/>
    <w:tmpl w:val="5F549FB6"/>
    <w:lvl w:ilvl="0" w:tplc="8B28220A">
      <w:start w:val="925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3279534">
    <w:abstractNumId w:val="2"/>
  </w:num>
  <w:num w:numId="2" w16cid:durableId="1101341165">
    <w:abstractNumId w:val="24"/>
    <w:lvlOverride w:ilvl="0">
      <w:startOverride w:val="1"/>
    </w:lvlOverride>
  </w:num>
  <w:num w:numId="3" w16cid:durableId="1883512878">
    <w:abstractNumId w:val="7"/>
  </w:num>
  <w:num w:numId="4" w16cid:durableId="661395415">
    <w:abstractNumId w:val="33"/>
  </w:num>
  <w:num w:numId="5" w16cid:durableId="546182991">
    <w:abstractNumId w:val="13"/>
  </w:num>
  <w:num w:numId="6" w16cid:durableId="1665432790">
    <w:abstractNumId w:val="12"/>
  </w:num>
  <w:num w:numId="7" w16cid:durableId="1253122226">
    <w:abstractNumId w:val="32"/>
  </w:num>
  <w:num w:numId="8" w16cid:durableId="1059136776">
    <w:abstractNumId w:val="16"/>
  </w:num>
  <w:num w:numId="9" w16cid:durableId="297538103">
    <w:abstractNumId w:val="30"/>
  </w:num>
  <w:num w:numId="10" w16cid:durableId="946040333">
    <w:abstractNumId w:val="31"/>
  </w:num>
  <w:num w:numId="11" w16cid:durableId="814880790">
    <w:abstractNumId w:val="17"/>
  </w:num>
  <w:num w:numId="12" w16cid:durableId="62997031">
    <w:abstractNumId w:val="25"/>
  </w:num>
  <w:num w:numId="13" w16cid:durableId="1244069977">
    <w:abstractNumId w:val="21"/>
  </w:num>
  <w:num w:numId="14" w16cid:durableId="45641764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2813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02787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8328172">
    <w:abstractNumId w:val="4"/>
  </w:num>
  <w:num w:numId="18" w16cid:durableId="553740779">
    <w:abstractNumId w:val="14"/>
  </w:num>
  <w:num w:numId="19" w16cid:durableId="504824077">
    <w:abstractNumId w:val="0"/>
  </w:num>
  <w:num w:numId="20" w16cid:durableId="707148107">
    <w:abstractNumId w:val="22"/>
  </w:num>
  <w:num w:numId="21" w16cid:durableId="1110052045">
    <w:abstractNumId w:val="26"/>
  </w:num>
  <w:num w:numId="22" w16cid:durableId="1238320948">
    <w:abstractNumId w:val="3"/>
  </w:num>
  <w:num w:numId="23" w16cid:durableId="789518497">
    <w:abstractNumId w:val="11"/>
  </w:num>
  <w:num w:numId="24" w16cid:durableId="374237344">
    <w:abstractNumId w:val="29"/>
  </w:num>
  <w:num w:numId="25" w16cid:durableId="1224561850">
    <w:abstractNumId w:val="1"/>
  </w:num>
  <w:num w:numId="26" w16cid:durableId="1457527698">
    <w:abstractNumId w:val="28"/>
  </w:num>
  <w:num w:numId="27" w16cid:durableId="1565137602">
    <w:abstractNumId w:val="15"/>
  </w:num>
  <w:num w:numId="28" w16cid:durableId="692534013">
    <w:abstractNumId w:val="5"/>
  </w:num>
  <w:num w:numId="29" w16cid:durableId="1495341876">
    <w:abstractNumId w:val="27"/>
  </w:num>
  <w:num w:numId="30" w16cid:durableId="319308586">
    <w:abstractNumId w:val="8"/>
  </w:num>
  <w:num w:numId="31" w16cid:durableId="1821653751">
    <w:abstractNumId w:val="20"/>
  </w:num>
  <w:num w:numId="32" w16cid:durableId="1501190516">
    <w:abstractNumId w:val="10"/>
  </w:num>
  <w:num w:numId="33" w16cid:durableId="333647623">
    <w:abstractNumId w:val="6"/>
  </w:num>
  <w:num w:numId="34" w16cid:durableId="19868597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2094"/>
    <w:rsid w:val="00004C39"/>
    <w:rsid w:val="0006119E"/>
    <w:rsid w:val="000C2A07"/>
    <w:rsid w:val="000E0E97"/>
    <w:rsid w:val="000F32B2"/>
    <w:rsid w:val="0012501D"/>
    <w:rsid w:val="001271C1"/>
    <w:rsid w:val="00136718"/>
    <w:rsid w:val="001461D8"/>
    <w:rsid w:val="0016102E"/>
    <w:rsid w:val="001618DF"/>
    <w:rsid w:val="001A7D12"/>
    <w:rsid w:val="001E026E"/>
    <w:rsid w:val="00225CBB"/>
    <w:rsid w:val="00242F52"/>
    <w:rsid w:val="00266327"/>
    <w:rsid w:val="002705DC"/>
    <w:rsid w:val="00270E49"/>
    <w:rsid w:val="00273BF5"/>
    <w:rsid w:val="002847AE"/>
    <w:rsid w:val="002869EC"/>
    <w:rsid w:val="002B27E0"/>
    <w:rsid w:val="002E77BE"/>
    <w:rsid w:val="002F35B7"/>
    <w:rsid w:val="003009EC"/>
    <w:rsid w:val="00306BF9"/>
    <w:rsid w:val="00321950"/>
    <w:rsid w:val="003301D0"/>
    <w:rsid w:val="0038274D"/>
    <w:rsid w:val="00387BAC"/>
    <w:rsid w:val="003A4763"/>
    <w:rsid w:val="003A4ECB"/>
    <w:rsid w:val="003D320A"/>
    <w:rsid w:val="003E1B47"/>
    <w:rsid w:val="00420EA5"/>
    <w:rsid w:val="0042630B"/>
    <w:rsid w:val="00437A7A"/>
    <w:rsid w:val="0045223B"/>
    <w:rsid w:val="00463315"/>
    <w:rsid w:val="0047249B"/>
    <w:rsid w:val="004B4971"/>
    <w:rsid w:val="004B4DC5"/>
    <w:rsid w:val="004C45CE"/>
    <w:rsid w:val="004E3356"/>
    <w:rsid w:val="00505478"/>
    <w:rsid w:val="00561F74"/>
    <w:rsid w:val="00586CCE"/>
    <w:rsid w:val="005A670C"/>
    <w:rsid w:val="005D738C"/>
    <w:rsid w:val="005F6729"/>
    <w:rsid w:val="00622D7D"/>
    <w:rsid w:val="006257A5"/>
    <w:rsid w:val="00670351"/>
    <w:rsid w:val="00682628"/>
    <w:rsid w:val="006E47BC"/>
    <w:rsid w:val="006F1255"/>
    <w:rsid w:val="00723A30"/>
    <w:rsid w:val="00730746"/>
    <w:rsid w:val="007319E9"/>
    <w:rsid w:val="00777895"/>
    <w:rsid w:val="00783857"/>
    <w:rsid w:val="00787E3A"/>
    <w:rsid w:val="007B2250"/>
    <w:rsid w:val="007D2A96"/>
    <w:rsid w:val="00841374"/>
    <w:rsid w:val="00842094"/>
    <w:rsid w:val="00861061"/>
    <w:rsid w:val="0086389E"/>
    <w:rsid w:val="0088161B"/>
    <w:rsid w:val="0089182D"/>
    <w:rsid w:val="00891F67"/>
    <w:rsid w:val="008A7481"/>
    <w:rsid w:val="008D4F06"/>
    <w:rsid w:val="008E7ADE"/>
    <w:rsid w:val="008F45A9"/>
    <w:rsid w:val="009378B9"/>
    <w:rsid w:val="0095269A"/>
    <w:rsid w:val="00972AD1"/>
    <w:rsid w:val="00992CBA"/>
    <w:rsid w:val="009960BC"/>
    <w:rsid w:val="009B3BCA"/>
    <w:rsid w:val="009D6371"/>
    <w:rsid w:val="00A26CCE"/>
    <w:rsid w:val="00A446D4"/>
    <w:rsid w:val="00A66977"/>
    <w:rsid w:val="00A77EBF"/>
    <w:rsid w:val="00A82DFD"/>
    <w:rsid w:val="00AA396A"/>
    <w:rsid w:val="00AC4B36"/>
    <w:rsid w:val="00AD019D"/>
    <w:rsid w:val="00B23E47"/>
    <w:rsid w:val="00B27E58"/>
    <w:rsid w:val="00B428E8"/>
    <w:rsid w:val="00B53BBF"/>
    <w:rsid w:val="00B63C25"/>
    <w:rsid w:val="00B650BB"/>
    <w:rsid w:val="00B66CEA"/>
    <w:rsid w:val="00B74E50"/>
    <w:rsid w:val="00B850DC"/>
    <w:rsid w:val="00B92B50"/>
    <w:rsid w:val="00B97087"/>
    <w:rsid w:val="00BA55AD"/>
    <w:rsid w:val="00BC3625"/>
    <w:rsid w:val="00BE0B67"/>
    <w:rsid w:val="00BF534D"/>
    <w:rsid w:val="00C00BCD"/>
    <w:rsid w:val="00C10047"/>
    <w:rsid w:val="00C137ED"/>
    <w:rsid w:val="00C217EE"/>
    <w:rsid w:val="00C338A4"/>
    <w:rsid w:val="00C52AAD"/>
    <w:rsid w:val="00C9064B"/>
    <w:rsid w:val="00CA6886"/>
    <w:rsid w:val="00CB0BEB"/>
    <w:rsid w:val="00CB1D82"/>
    <w:rsid w:val="00CC5013"/>
    <w:rsid w:val="00CD225A"/>
    <w:rsid w:val="00CF2529"/>
    <w:rsid w:val="00CF420A"/>
    <w:rsid w:val="00CF6F56"/>
    <w:rsid w:val="00D03DE6"/>
    <w:rsid w:val="00D347A8"/>
    <w:rsid w:val="00D46E97"/>
    <w:rsid w:val="00D65378"/>
    <w:rsid w:val="00D91992"/>
    <w:rsid w:val="00DB0E18"/>
    <w:rsid w:val="00DD107B"/>
    <w:rsid w:val="00DE4F7C"/>
    <w:rsid w:val="00DF4848"/>
    <w:rsid w:val="00E177FB"/>
    <w:rsid w:val="00E25620"/>
    <w:rsid w:val="00E2624B"/>
    <w:rsid w:val="00E53BB3"/>
    <w:rsid w:val="00ED68DA"/>
    <w:rsid w:val="00ED7796"/>
    <w:rsid w:val="00F40C5F"/>
    <w:rsid w:val="00F566A6"/>
    <w:rsid w:val="00F66D76"/>
    <w:rsid w:val="00F75085"/>
    <w:rsid w:val="00FB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75404"/>
  <w15:docId w15:val="{C07F786B-432E-4218-A836-FD880178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slov1">
    <w:name w:val="heading 1"/>
    <w:basedOn w:val="Navaden"/>
    <w:next w:val="Navaden"/>
    <w:link w:val="Naslov1Znak"/>
    <w:qFormat/>
    <w:rsid w:val="00437A7A"/>
    <w:pPr>
      <w:keepNext/>
      <w:outlineLvl w:val="0"/>
    </w:pPr>
    <w:rPr>
      <w:i/>
    </w:rPr>
  </w:style>
  <w:style w:type="paragraph" w:styleId="Naslov3">
    <w:name w:val="heading 3"/>
    <w:basedOn w:val="Navaden"/>
    <w:next w:val="Navaden"/>
    <w:link w:val="Naslov3Znak"/>
    <w:qFormat/>
    <w:rsid w:val="00437A7A"/>
    <w:pPr>
      <w:keepNext/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319E9"/>
    <w:rPr>
      <w:color w:val="0000FF"/>
      <w:u w:val="single"/>
    </w:rPr>
  </w:style>
  <w:style w:type="character" w:customStyle="1" w:styleId="Naslov1Znak">
    <w:name w:val="Naslov 1 Znak"/>
    <w:link w:val="Naslov1"/>
    <w:rsid w:val="00437A7A"/>
    <w:rPr>
      <w:i/>
      <w:sz w:val="24"/>
    </w:rPr>
  </w:style>
  <w:style w:type="character" w:customStyle="1" w:styleId="Naslov3Znak">
    <w:name w:val="Naslov 3 Znak"/>
    <w:link w:val="Naslov3"/>
    <w:rsid w:val="00437A7A"/>
    <w:rPr>
      <w:b/>
      <w:sz w:val="24"/>
    </w:rPr>
  </w:style>
  <w:style w:type="paragraph" w:styleId="Telobesedila">
    <w:name w:val="Body Text"/>
    <w:basedOn w:val="Navaden"/>
    <w:link w:val="TelobesedilaZnak"/>
    <w:rsid w:val="00437A7A"/>
    <w:pPr>
      <w:jc w:val="both"/>
    </w:pPr>
    <w:rPr>
      <w:b/>
      <w:sz w:val="28"/>
    </w:rPr>
  </w:style>
  <w:style w:type="character" w:customStyle="1" w:styleId="TelobesedilaZnak">
    <w:name w:val="Telo besedila Znak"/>
    <w:link w:val="Telobesedila"/>
    <w:rsid w:val="00437A7A"/>
    <w:rPr>
      <w:b/>
      <w:sz w:val="28"/>
    </w:rPr>
  </w:style>
  <w:style w:type="paragraph" w:customStyle="1" w:styleId="Telobesedila21">
    <w:name w:val="Telo besedila 21"/>
    <w:basedOn w:val="Navaden"/>
    <w:rsid w:val="002869EC"/>
    <w:pPr>
      <w:textAlignment w:val="auto"/>
    </w:pPr>
    <w:rPr>
      <w:i/>
      <w:sz w:val="20"/>
    </w:rPr>
  </w:style>
  <w:style w:type="table" w:customStyle="1" w:styleId="Tabela-mrea">
    <w:name w:val="Tabela - mreža"/>
    <w:basedOn w:val="Navadnatabela"/>
    <w:rsid w:val="00B53B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edilooblaka">
    <w:name w:val="Balloon Text"/>
    <w:basedOn w:val="Navaden"/>
    <w:link w:val="BesedilooblakaZnak"/>
    <w:rsid w:val="00A446D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446D4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88161B"/>
    <w:pPr>
      <w:overflowPunct w:val="0"/>
      <w:autoSpaceDE w:val="0"/>
      <w:autoSpaceDN w:val="0"/>
      <w:adjustRightInd w:val="0"/>
    </w:pPr>
    <w:rPr>
      <w:sz w:val="24"/>
    </w:rPr>
  </w:style>
  <w:style w:type="paragraph" w:styleId="Odstavekseznama">
    <w:name w:val="List Paragraph"/>
    <w:basedOn w:val="Navaden"/>
    <w:uiPriority w:val="34"/>
    <w:qFormat/>
    <w:rsid w:val="0042630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rsid w:val="00C137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137ED"/>
    <w:rPr>
      <w:sz w:val="24"/>
    </w:rPr>
  </w:style>
  <w:style w:type="paragraph" w:styleId="Noga">
    <w:name w:val="footer"/>
    <w:basedOn w:val="Navaden"/>
    <w:link w:val="NogaZnak"/>
    <w:rsid w:val="00C137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137E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Predloge\Grb%20-%20Ob&#269;inska%20uprav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8F419-10BC-46B4-BC07-91744F67A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Grb - Občinska uprava</Template>
  <TotalTime>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CANKOVA-TIŠINA</vt:lpstr>
    </vt:vector>
  </TitlesOfParts>
  <Company>OBČINA CANKOVA-TIŠINA</Company>
  <LinksUpToDate>false</LinksUpToDate>
  <CharactersWithSpaces>1167</CharactersWithSpaces>
  <SharedDoc>false</SharedDoc>
  <HLinks>
    <vt:vector size="12" baseType="variant">
      <vt:variant>
        <vt:i4>327746</vt:i4>
      </vt:variant>
      <vt:variant>
        <vt:i4>3</vt:i4>
      </vt:variant>
      <vt:variant>
        <vt:i4>0</vt:i4>
      </vt:variant>
      <vt:variant>
        <vt:i4>5</vt:i4>
      </vt:variant>
      <vt:variant>
        <vt:lpwstr>http://www.tisina.si/</vt:lpwstr>
      </vt:variant>
      <vt:variant>
        <vt:lpwstr/>
      </vt:variant>
      <vt:variant>
        <vt:i4>5374055</vt:i4>
      </vt:variant>
      <vt:variant>
        <vt:i4>0</vt:i4>
      </vt:variant>
      <vt:variant>
        <vt:i4>0</vt:i4>
      </vt:variant>
      <vt:variant>
        <vt:i4>5</vt:i4>
      </vt:variant>
      <vt:variant>
        <vt:lpwstr>mailto:obcina@tisina.si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CANKOVA-TIŠINA</dc:title>
  <dc:creator>OBČINA TIŠINA</dc:creator>
  <cp:lastModifiedBy>Mateja Krizmanič Telkeš</cp:lastModifiedBy>
  <cp:revision>7</cp:revision>
  <cp:lastPrinted>2014-07-14T09:57:00Z</cp:lastPrinted>
  <dcterms:created xsi:type="dcterms:W3CDTF">2014-07-14T09:38:00Z</dcterms:created>
  <dcterms:modified xsi:type="dcterms:W3CDTF">2026-09-03T10:32:00Z</dcterms:modified>
</cp:coreProperties>
</file>